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ADA" w:rsidRDefault="004A7ADA" w:rsidP="00827730">
      <w:pPr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4</w:t>
      </w:r>
    </w:p>
    <w:p w:rsidR="004A7ADA" w:rsidRDefault="004A7ADA" w:rsidP="00827730">
      <w:pPr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Порядку обробки і захисту</w:t>
      </w:r>
    </w:p>
    <w:p w:rsidR="004A7ADA" w:rsidRDefault="004A7ADA" w:rsidP="00827730">
      <w:pPr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персональних даних</w:t>
      </w:r>
    </w:p>
    <w:p w:rsidR="004A7ADA" w:rsidRDefault="004A7ADA" w:rsidP="00C9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7ADA" w:rsidRDefault="004A7ADA" w:rsidP="00C9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7ADA" w:rsidRDefault="004A7ADA" w:rsidP="00C9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7ADA" w:rsidRDefault="004A7ADA" w:rsidP="00C9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7ADA" w:rsidRPr="00C959EF" w:rsidRDefault="004A7ADA" w:rsidP="00C959EF">
      <w:pPr>
        <w:spacing w:after="0" w:line="240" w:lineRule="auto"/>
        <w:ind w:left="680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959EF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Голові районної ради</w:t>
      </w:r>
    </w:p>
    <w:p w:rsidR="004A7ADA" w:rsidRPr="00C959EF" w:rsidRDefault="004A7ADA" w:rsidP="00C959EF">
      <w:pPr>
        <w:spacing w:after="0" w:line="240" w:lineRule="auto"/>
        <w:ind w:left="680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ГРИМАЙЛО Н.В.</w:t>
      </w:r>
    </w:p>
    <w:p w:rsidR="004A7ADA" w:rsidRDefault="004A7ADA" w:rsidP="00C959EF">
      <w:pPr>
        <w:spacing w:after="0" w:line="240" w:lineRule="auto"/>
        <w:ind w:left="680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</w:t>
      </w:r>
    </w:p>
    <w:p w:rsidR="004A7ADA" w:rsidRPr="00C959EF" w:rsidRDefault="004A7ADA" w:rsidP="00C959EF">
      <w:pPr>
        <w:spacing w:after="0" w:line="240" w:lineRule="auto"/>
        <w:ind w:left="6804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</w:t>
      </w:r>
      <w:r w:rsidRPr="00C959EF">
        <w:rPr>
          <w:rFonts w:ascii="Times New Roman" w:hAnsi="Times New Roman" w:cs="Times New Roman"/>
          <w:sz w:val="20"/>
          <w:szCs w:val="20"/>
          <w:lang w:val="uk-UA"/>
        </w:rPr>
        <w:t>(посада)</w:t>
      </w:r>
    </w:p>
    <w:p w:rsidR="004A7ADA" w:rsidRDefault="004A7ADA" w:rsidP="00C959EF">
      <w:pPr>
        <w:spacing w:after="0" w:line="240" w:lineRule="auto"/>
        <w:ind w:left="680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</w:t>
      </w:r>
    </w:p>
    <w:p w:rsidR="004A7ADA" w:rsidRPr="00C959EF" w:rsidRDefault="004A7ADA" w:rsidP="00C959EF">
      <w:pPr>
        <w:spacing w:after="0" w:line="240" w:lineRule="auto"/>
        <w:ind w:left="6804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</w:t>
      </w:r>
      <w:r w:rsidRPr="00C959EF">
        <w:rPr>
          <w:rFonts w:ascii="Times New Roman" w:hAnsi="Times New Roman" w:cs="Times New Roman"/>
          <w:sz w:val="20"/>
          <w:szCs w:val="20"/>
          <w:lang w:val="uk-UA"/>
        </w:rPr>
        <w:t>(прізвище, ініціали)</w:t>
      </w:r>
    </w:p>
    <w:p w:rsidR="004A7ADA" w:rsidRDefault="004A7ADA" w:rsidP="00C9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7ADA" w:rsidRDefault="004A7ADA" w:rsidP="00C9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7ADA" w:rsidRDefault="004A7ADA" w:rsidP="00C9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7ADA" w:rsidRPr="0051141B" w:rsidRDefault="004A7ADA" w:rsidP="00C959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1141B">
        <w:rPr>
          <w:rFonts w:ascii="Times New Roman" w:hAnsi="Times New Roman" w:cs="Times New Roman"/>
          <w:b/>
          <w:bCs/>
          <w:sz w:val="28"/>
          <w:szCs w:val="28"/>
          <w:lang w:val="uk-UA"/>
        </w:rPr>
        <w:t>Зобов’язання</w:t>
      </w:r>
    </w:p>
    <w:p w:rsidR="004A7ADA" w:rsidRPr="00C959EF" w:rsidRDefault="004A7ADA" w:rsidP="00C959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1141B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нерозголошення персональних даних</w:t>
      </w:r>
    </w:p>
    <w:p w:rsidR="004A7ADA" w:rsidRDefault="004A7ADA" w:rsidP="00C9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59EF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:rsidR="004A7ADA" w:rsidRPr="00C959EF" w:rsidRDefault="004A7ADA" w:rsidP="00C9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7ADA" w:rsidRPr="00C959EF" w:rsidRDefault="004A7ADA" w:rsidP="00C9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59EF">
        <w:rPr>
          <w:rFonts w:ascii="Times New Roman" w:hAnsi="Times New Roman" w:cs="Times New Roman"/>
          <w:sz w:val="28"/>
          <w:szCs w:val="28"/>
          <w:lang w:val="uk-UA"/>
        </w:rPr>
        <w:t>Відповід</w:t>
      </w:r>
      <w:r>
        <w:rPr>
          <w:rFonts w:ascii="Times New Roman" w:hAnsi="Times New Roman" w:cs="Times New Roman"/>
          <w:sz w:val="28"/>
          <w:szCs w:val="28"/>
          <w:lang w:val="uk-UA"/>
        </w:rPr>
        <w:t>но до статті 10 Закону України „</w:t>
      </w:r>
      <w:r w:rsidRPr="00C959EF">
        <w:rPr>
          <w:rFonts w:ascii="Times New Roman" w:hAnsi="Times New Roman" w:cs="Times New Roman"/>
          <w:sz w:val="28"/>
          <w:szCs w:val="28"/>
          <w:lang w:val="uk-UA"/>
        </w:rPr>
        <w:t>Про захист персональних даних</w:t>
      </w:r>
      <w:r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Pr="00C959EF">
        <w:rPr>
          <w:rFonts w:ascii="Times New Roman" w:hAnsi="Times New Roman" w:cs="Times New Roman"/>
          <w:sz w:val="28"/>
          <w:szCs w:val="28"/>
          <w:lang w:val="uk-UA"/>
        </w:rPr>
        <w:t xml:space="preserve"> від 1 червня 2010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Pr="00C959EF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C959EF">
        <w:rPr>
          <w:rFonts w:ascii="Times New Roman" w:hAnsi="Times New Roman" w:cs="Times New Roman"/>
          <w:sz w:val="28"/>
          <w:szCs w:val="28"/>
          <w:lang w:val="uk-UA"/>
        </w:rPr>
        <w:t>2297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C959EF">
        <w:rPr>
          <w:rFonts w:ascii="Times New Roman" w:hAnsi="Times New Roman" w:cs="Times New Roman"/>
          <w:sz w:val="28"/>
          <w:szCs w:val="28"/>
          <w:lang w:val="uk-UA"/>
        </w:rPr>
        <w:softHyphen/>
        <w:t>VІ зобов’язуюсь не розголошувати у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Pr="00C959EF">
        <w:rPr>
          <w:rFonts w:ascii="Times New Roman" w:hAnsi="Times New Roman" w:cs="Times New Roman"/>
          <w:sz w:val="28"/>
          <w:szCs w:val="28"/>
          <w:lang w:val="uk-UA"/>
        </w:rPr>
        <w:t>будь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C959EF">
        <w:rPr>
          <w:rFonts w:ascii="Times New Roman" w:hAnsi="Times New Roman" w:cs="Times New Roman"/>
          <w:sz w:val="28"/>
          <w:szCs w:val="28"/>
          <w:lang w:val="uk-UA"/>
        </w:rPr>
        <w:t>який спосіб персональні дані інших осіб, що стали відомі мені у зв’язку з виконанням посадових обов’язків.</w:t>
      </w:r>
    </w:p>
    <w:p w:rsidR="004A7ADA" w:rsidRPr="00C959EF" w:rsidRDefault="004A7ADA" w:rsidP="00C9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59EF">
        <w:rPr>
          <w:rFonts w:ascii="Times New Roman" w:hAnsi="Times New Roman" w:cs="Times New Roman"/>
          <w:sz w:val="28"/>
          <w:szCs w:val="28"/>
          <w:lang w:val="uk-UA"/>
        </w:rPr>
        <w:t>Підтверджую, що зобов’язання буде чинним після припинення мною діяльності, пов’язаною з обробкою персональних даних, крім випадків, установлених законом.</w:t>
      </w:r>
    </w:p>
    <w:p w:rsidR="004A7ADA" w:rsidRDefault="004A7ADA" w:rsidP="00C9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7ADA" w:rsidRDefault="004A7ADA" w:rsidP="00C9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7ADA" w:rsidRDefault="004A7ADA" w:rsidP="00C9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7ADA" w:rsidRPr="0013761B" w:rsidRDefault="004A7ADA" w:rsidP="001376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761B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Відповідальна особа</w:t>
      </w:r>
      <w:r w:rsidRPr="0013761B">
        <w:rPr>
          <w:rFonts w:ascii="Times New Roman" w:hAnsi="Times New Roman" w:cs="Times New Roman"/>
          <w:sz w:val="28"/>
          <w:szCs w:val="28"/>
          <w:lang w:val="uk-UA"/>
        </w:rPr>
        <w:t xml:space="preserve">  ___________________   ____________________________ </w:t>
      </w:r>
    </w:p>
    <w:p w:rsidR="004A7ADA" w:rsidRPr="0013761B" w:rsidRDefault="004A7ADA" w:rsidP="0013761B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13761B">
        <w:rPr>
          <w:rFonts w:ascii="Times New Roman" w:hAnsi="Times New Roman" w:cs="Times New Roman"/>
          <w:lang w:val="uk-UA"/>
        </w:rPr>
        <w:t xml:space="preserve">                                                                  (підпис)                                       (ініціали та прізвище)</w:t>
      </w:r>
    </w:p>
    <w:p w:rsidR="004A7ADA" w:rsidRPr="0013761B" w:rsidRDefault="004A7ADA" w:rsidP="00C9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ADA" w:rsidRDefault="004A7ADA" w:rsidP="0013761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7ADA" w:rsidRPr="0013761B" w:rsidRDefault="004A7ADA" w:rsidP="0013761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761B">
        <w:rPr>
          <w:rFonts w:ascii="Times New Roman" w:hAnsi="Times New Roman" w:cs="Times New Roman"/>
          <w:sz w:val="28"/>
          <w:szCs w:val="28"/>
          <w:lang w:val="uk-UA"/>
        </w:rPr>
        <w:t>„ ____</w:t>
      </w:r>
      <w:r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Pr="0013761B">
        <w:rPr>
          <w:rFonts w:ascii="Times New Roman" w:hAnsi="Times New Roman" w:cs="Times New Roman"/>
          <w:sz w:val="28"/>
          <w:szCs w:val="28"/>
          <w:lang w:val="uk-UA"/>
        </w:rPr>
        <w:t xml:space="preserve">____________20___ року                      </w:t>
      </w:r>
    </w:p>
    <w:p w:rsidR="004A7ADA" w:rsidRPr="0013761B" w:rsidRDefault="004A7ADA" w:rsidP="0013761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A7ADA" w:rsidRPr="0013761B" w:rsidRDefault="004A7ADA" w:rsidP="00C9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A7ADA" w:rsidRPr="0013761B" w:rsidSect="00C959E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59EF"/>
    <w:rsid w:val="0013761B"/>
    <w:rsid w:val="004A7ADA"/>
    <w:rsid w:val="0051141B"/>
    <w:rsid w:val="00785D44"/>
    <w:rsid w:val="007C0EF0"/>
    <w:rsid w:val="00827730"/>
    <w:rsid w:val="00995E92"/>
    <w:rsid w:val="00C959EF"/>
    <w:rsid w:val="00F64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EF0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C959EF"/>
  </w:style>
  <w:style w:type="character" w:customStyle="1" w:styleId="spelle">
    <w:name w:val="spelle"/>
    <w:basedOn w:val="DefaultParagraphFont"/>
    <w:uiPriority w:val="99"/>
    <w:rsid w:val="00C959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14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1</Pages>
  <Words>141</Words>
  <Characters>805</Characters>
  <Application>Microsoft Office Outlook</Application>
  <DocSecurity>0</DocSecurity>
  <Lines>0</Lines>
  <Paragraphs>0</Paragraphs>
  <ScaleCrop>false</ScaleCrop>
  <Company>Райрада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Люда</cp:lastModifiedBy>
  <cp:revision>7</cp:revision>
  <cp:lastPrinted>2019-01-22T09:51:00Z</cp:lastPrinted>
  <dcterms:created xsi:type="dcterms:W3CDTF">2014-07-21T06:19:00Z</dcterms:created>
  <dcterms:modified xsi:type="dcterms:W3CDTF">2019-01-22T09:52:00Z</dcterms:modified>
</cp:coreProperties>
</file>